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09DE357B"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sidR="00352276">
        <w:rPr>
          <w:b/>
          <w:noProof/>
          <w:sz w:val="24"/>
        </w:rPr>
        <w:t>96bis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sidR="00940DBB">
        <w:rPr>
          <w:b/>
          <w:i/>
          <w:noProof/>
          <w:sz w:val="28"/>
        </w:rPr>
        <w:t>5</w:t>
      </w:r>
      <w:r>
        <w:rPr>
          <w:b/>
          <w:i/>
          <w:noProof/>
          <w:sz w:val="28"/>
        </w:rPr>
        <w:fldChar w:fldCharType="end"/>
      </w:r>
      <w:r w:rsidR="001F6A58">
        <w:rPr>
          <w:b/>
          <w:i/>
          <w:noProof/>
          <w:sz w:val="28"/>
        </w:rPr>
        <w:t>516</w:t>
      </w:r>
    </w:p>
    <w:p w14:paraId="5123B30E" w14:textId="11A6EDC6" w:rsidR="008E153F" w:rsidRPr="009513AC" w:rsidRDefault="008E153F" w:rsidP="008E15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0EDE4B73" w:rsidR="00E47B35" w:rsidRDefault="002A64CF">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3C4696BD" w:rsidR="00E47B35" w:rsidRDefault="00991E4C">
            <w:pPr>
              <w:pStyle w:val="CRCoverPage"/>
              <w:spacing w:after="0"/>
              <w:jc w:val="right"/>
              <w:rPr>
                <w:b/>
                <w:noProof/>
                <w:sz w:val="28"/>
                <w:lang w:eastAsia="fr-FR"/>
              </w:rPr>
            </w:pPr>
            <w:r>
              <w:rPr>
                <w:b/>
                <w:noProof/>
                <w:sz w:val="28"/>
                <w:lang w:eastAsia="fr-FR"/>
              </w:rPr>
              <w:t>38.21</w:t>
            </w:r>
            <w:r w:rsidR="00E21CF3">
              <w:rPr>
                <w:b/>
                <w:noProof/>
                <w:sz w:val="28"/>
                <w:lang w:eastAsia="fr-FR"/>
              </w:rPr>
              <w:t>1</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54856B5E"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w:t>
            </w:r>
            <w:r w:rsidR="00056C2B">
              <w:rPr>
                <w:b/>
                <w:noProof/>
                <w:sz w:val="28"/>
                <w:lang w:eastAsia="fr-FR"/>
              </w:rPr>
              <w:t>5</w:t>
            </w:r>
            <w:r w:rsidR="008F39EC">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763B8B00" w:rsidR="00E47B35" w:rsidRDefault="00B56F9D">
            <w:pPr>
              <w:pStyle w:val="CRCoverPage"/>
              <w:spacing w:after="0"/>
              <w:ind w:left="100"/>
              <w:rPr>
                <w:noProof/>
                <w:lang w:eastAsia="fr-FR"/>
              </w:rPr>
            </w:pPr>
            <w:r w:rsidRPr="00B56F9D">
              <w:rPr>
                <w:lang w:eastAsia="fr-FR"/>
              </w:rPr>
              <w:t>Clarification regarding non-full-duplex UE communication</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21926EC6"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w:t>
            </w:r>
            <w:r w:rsidR="00CE3EE3">
              <w:rPr>
                <w:noProof/>
                <w:lang w:eastAsia="fr-FR"/>
              </w:rPr>
              <w:t>0</w:t>
            </w:r>
            <w:r w:rsidR="001F6A58">
              <w:rPr>
                <w:noProof/>
                <w:lang w:eastAsia="fr-FR"/>
              </w:rPr>
              <w:t>4</w:t>
            </w:r>
            <w:r w:rsidR="0046631B">
              <w:rPr>
                <w:noProof/>
                <w:lang w:eastAsia="fr-FR"/>
              </w:rPr>
              <w:t>-</w:t>
            </w:r>
            <w:r>
              <w:rPr>
                <w:noProof/>
                <w:lang w:eastAsia="fr-FR"/>
              </w:rPr>
              <w:fldChar w:fldCharType="end"/>
            </w:r>
            <w:r w:rsidR="001F6A58">
              <w:rPr>
                <w:noProof/>
                <w:lang w:eastAsia="fr-FR"/>
              </w:rPr>
              <w:t>02</w:t>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56956A9B" w:rsidR="00E47B35" w:rsidRPr="00BE4264" w:rsidRDefault="001359AF" w:rsidP="00BE4264">
            <w:pPr>
              <w:pStyle w:val="CRCoverPage"/>
              <w:spacing w:after="0"/>
              <w:ind w:left="100"/>
              <w:rPr>
                <w:rFonts w:cs="Arial"/>
              </w:rPr>
            </w:pPr>
            <w:r>
              <w:rPr>
                <w:rFonts w:cs="Arial"/>
              </w:rPr>
              <w:t xml:space="preserve">The current formulation in Section 4.3.2 on the group of cells for which the </w:t>
            </w:r>
            <w:r w:rsidRPr="006E19A5">
              <w:rPr>
                <w:rFonts w:cs="Arial"/>
              </w:rPr>
              <w:t>UE</w:t>
            </w:r>
            <w:r>
              <w:rPr>
                <w:rFonts w:cs="Arial"/>
              </w:rPr>
              <w:t xml:space="preserve"> is not expected to transmit/receive earlier </w:t>
            </w:r>
            <w:r>
              <w:t>than</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last DL/UL</w:t>
            </w:r>
            <w:r w:rsidR="00391466">
              <w:t xml:space="preserve"> symbol</w:t>
            </w:r>
            <w:r>
              <w:t xml:space="preserve"> is very vague</w:t>
            </w:r>
            <w:r w:rsidR="00E7116E">
              <w:t xml:space="preserve"> as the “group of cells” is undefined, and hence can be interpreted in different ways</w:t>
            </w:r>
            <w:r w:rsidR="008F118B">
              <w:t>.</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213A05B9" w:rsidR="002B2226" w:rsidRPr="00A55F21" w:rsidRDefault="00E5243C" w:rsidP="0018173D">
            <w:pPr>
              <w:pStyle w:val="CRCoverPage"/>
              <w:spacing w:after="0"/>
              <w:ind w:left="100"/>
              <w:rPr>
                <w:lang w:val="en-US"/>
              </w:rPr>
            </w:pPr>
            <w:r>
              <w:t>Define group of cells by referring to</w:t>
            </w:r>
            <w:r w:rsidR="008C16E0">
              <w:t xml:space="preserve"> UE capability defined by</w:t>
            </w:r>
            <w:r>
              <w:t xml:space="preserve"> RAN</w:t>
            </w:r>
            <w:r w:rsidR="00D72F9E">
              <w:t>2</w:t>
            </w:r>
            <w:r>
              <w:t xml:space="preserve"> specifications.</w:t>
            </w:r>
            <w:r w:rsidR="00A26423">
              <w:t xml:space="preserve"> The behaviour that a non-full duplex </w:t>
            </w:r>
            <w:r w:rsidR="00A26423" w:rsidRPr="006E19A5">
              <w:t>UE</w:t>
            </w:r>
            <w:r w:rsidR="00A26423">
              <w:t xml:space="preserve"> is not expected to </w:t>
            </w:r>
            <w:r w:rsidR="00A26423">
              <w:rPr>
                <w:rFonts w:cs="Arial"/>
              </w:rPr>
              <w:t xml:space="preserve">transmit/receive earlier </w:t>
            </w:r>
            <w:r w:rsidR="00A26423">
              <w:t>than</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A26423">
              <w:t xml:space="preserve"> after the last DL/UL is defined to be applicable to same cell and cells indicated by the UE capability in RAN2 specification 38.306.</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033A3A68" w:rsidR="00E47B35" w:rsidRPr="00A55F21" w:rsidRDefault="001359AF" w:rsidP="00A26423">
            <w:pPr>
              <w:pStyle w:val="CRCoverPage"/>
              <w:spacing w:after="0"/>
              <w:ind w:left="100"/>
              <w:rPr>
                <w:rFonts w:ascii="Calibri" w:eastAsia="DengXian" w:hAnsi="Calibri" w:cs="Calibri"/>
                <w:sz w:val="22"/>
                <w:szCs w:val="22"/>
                <w:lang w:val="en-US" w:eastAsia="zh-CN"/>
              </w:rPr>
            </w:pPr>
            <w:r w:rsidRPr="00A26423">
              <w:t xml:space="preserve">Unclear UE behaviour for which </w:t>
            </w:r>
            <w:proofErr w:type="spellStart"/>
            <w:r w:rsidRPr="00A26423">
              <w:t>cells</w:t>
            </w:r>
            <w:proofErr w:type="spellEnd"/>
            <w:r w:rsidRPr="00A26423">
              <w:t xml:space="preserve"> the UE is not expected to transmit/receive earlier than </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m:rPr>
                      <m:nor/>
                    </m:rPr>
                    <m:t>Rx-Tx</m:t>
                  </m:r>
                </m:sub>
              </m:sSub>
              <m:sSub>
                <m:sSubPr>
                  <m:ctrlPr>
                    <w:rPr>
                      <w:rFonts w:ascii="Cambria Math" w:hAnsi="Cambria Math"/>
                    </w:rPr>
                  </m:ctrlPr>
                </m:sSubPr>
                <m:e>
                  <m:r>
                    <w:rPr>
                      <w:rFonts w:ascii="Cambria Math" w:hAnsi="Cambria Math"/>
                    </w:rPr>
                    <m:t>T</m:t>
                  </m:r>
                </m:e>
                <m:sub>
                  <m:r>
                    <m:rPr>
                      <m:nor/>
                    </m:rPr>
                    <m:t>c</m:t>
                  </m:r>
                </m:sub>
              </m:sSub>
            </m:oMath>
            <w:r>
              <w:t xml:space="preserve"> </w:t>
            </w:r>
            <w:r w:rsidRPr="00A26423">
              <w:t xml:space="preserve">after the last </w:t>
            </w:r>
            <w:r w:rsidR="00065CDC" w:rsidRPr="00A26423">
              <w:t>DL/UL symbol</w:t>
            </w:r>
            <w:r w:rsidR="00A55F21" w:rsidRPr="00A26423">
              <w:t>.</w:t>
            </w:r>
            <w:r w:rsidR="00B814AA" w:rsidRPr="00A26423">
              <w:t xml:space="preserve"> RAN1 specification may be misunderstood to be an additional constraint over the TX/RX switching gap applicability definitions derived in the RAN4 specifications.</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72D930B6" w:rsidR="00E47B35" w:rsidRDefault="002A21FE">
            <w:pPr>
              <w:pStyle w:val="CRCoverPage"/>
              <w:spacing w:after="0"/>
              <w:ind w:left="100"/>
              <w:rPr>
                <w:noProof/>
                <w:lang w:eastAsia="fr-FR"/>
              </w:rPr>
            </w:pPr>
            <w:r>
              <w:rPr>
                <w:noProof/>
                <w:lang w:eastAsia="fr-FR"/>
              </w:rPr>
              <w:t>4.3.2</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0BA780ED" w14:textId="77777777" w:rsidR="00E47B35" w:rsidRDefault="00E47B35">
            <w:pPr>
              <w:pStyle w:val="CRCoverPage"/>
              <w:tabs>
                <w:tab w:val="right" w:pos="2184"/>
              </w:tabs>
              <w:spacing w:after="0"/>
              <w:rPr>
                <w:b/>
                <w:i/>
                <w:noProof/>
                <w:lang w:eastAsia="fr-FR"/>
              </w:rPr>
            </w:pPr>
            <w:r>
              <w:rPr>
                <w:b/>
                <w:i/>
                <w:noProof/>
                <w:lang w:eastAsia="fr-FR"/>
              </w:rPr>
              <w:t>Other comments:</w:t>
            </w:r>
          </w:p>
          <w:p w14:paraId="3B20B23C" w14:textId="6D12F756" w:rsidR="00CA0F20" w:rsidRDefault="00CA0F20">
            <w:pPr>
              <w:pStyle w:val="CRCoverPage"/>
              <w:tabs>
                <w:tab w:val="right" w:pos="2184"/>
              </w:tabs>
              <w:spacing w:after="0"/>
              <w:rPr>
                <w:b/>
                <w:i/>
                <w:noProof/>
                <w:lang w:eastAsia="fr-FR"/>
              </w:rPr>
            </w:pPr>
          </w:p>
        </w:tc>
        <w:tc>
          <w:tcPr>
            <w:tcW w:w="6946" w:type="dxa"/>
            <w:gridSpan w:val="9"/>
            <w:tcBorders>
              <w:top w:val="nil"/>
              <w:left w:val="nil"/>
              <w:bottom w:val="single" w:sz="4" w:space="0" w:color="auto"/>
              <w:right w:val="single" w:sz="4" w:space="0" w:color="auto"/>
            </w:tcBorders>
            <w:shd w:val="pct30" w:color="FFFF00" w:fill="auto"/>
          </w:tcPr>
          <w:p w14:paraId="7F6A80EA" w14:textId="77777777" w:rsidR="008C16E0" w:rsidRPr="00831849" w:rsidRDefault="008C16E0" w:rsidP="008C16E0">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7062769E" w14:textId="34FBA55C" w:rsidR="002B54A6" w:rsidRPr="00E16B91" w:rsidRDefault="008C16E0" w:rsidP="008C16E0">
            <w:pPr>
              <w:pStyle w:val="CRCoverPage"/>
              <w:spacing w:after="0"/>
              <w:ind w:left="100"/>
              <w:rPr>
                <w:rFonts w:cs="Arial"/>
                <w:noProof/>
                <w:lang w:eastAsia="fr-FR"/>
              </w:rPr>
            </w:pPr>
            <w:r>
              <w:rPr>
                <w:rFonts w:cs="Arial"/>
                <w:noProof/>
                <w:lang w:eastAsia="fr-FR"/>
              </w:rPr>
              <w:t xml:space="preserve">This CR is clarification of expected non-full duplex UE behaviour when communicate with a group of cells. The change makes RAN1 specification consistent with RAN2 and RAN4 specifications and </w:t>
            </w:r>
            <w:r w:rsidR="009311EC">
              <w:rPr>
                <w:rFonts w:cs="Arial"/>
                <w:noProof/>
                <w:lang w:eastAsia="fr-FR"/>
              </w:rPr>
              <w:t>has</w:t>
            </w:r>
            <w:r>
              <w:rPr>
                <w:rFonts w:cs="Arial"/>
                <w:noProof/>
                <w:lang w:eastAsia="fr-FR"/>
              </w:rPr>
              <w:t xml:space="preserve"> no impact on current UE implementation due to common RAN1 understanding.</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484C7854" w14:textId="77777777" w:rsidR="00E47B35" w:rsidRDefault="00E47B35" w:rsidP="00982487"/>
    <w:p w14:paraId="6E5CDF0E" w14:textId="77777777" w:rsidR="00982487" w:rsidRPr="00982487" w:rsidRDefault="00982487" w:rsidP="00982487"/>
    <w:p w14:paraId="0A825CCA" w14:textId="462E738B" w:rsidR="006123E1" w:rsidRDefault="006123E1" w:rsidP="006123E1"/>
    <w:p w14:paraId="1C86F4B2" w14:textId="77777777" w:rsidR="00D72F9E" w:rsidRPr="00235394" w:rsidRDefault="00D72F9E" w:rsidP="00D72F9E">
      <w:pPr>
        <w:pStyle w:val="Heading1"/>
      </w:pPr>
      <w:bookmarkStart w:id="5" w:name="_Toc534702701"/>
      <w:r w:rsidRPr="00235394">
        <w:t>2</w:t>
      </w:r>
      <w:r w:rsidRPr="00235394">
        <w:tab/>
        <w:t>References</w:t>
      </w:r>
      <w:bookmarkEnd w:id="5"/>
    </w:p>
    <w:p w14:paraId="0066032C" w14:textId="77777777" w:rsidR="00D72F9E" w:rsidRPr="00404825" w:rsidRDefault="00D72F9E" w:rsidP="00D72F9E">
      <w:r w:rsidRPr="00404825">
        <w:t>The following documents contain provisions which, through reference in this text, constitute provisions of the present document.</w:t>
      </w:r>
    </w:p>
    <w:p w14:paraId="64944C6E" w14:textId="77777777" w:rsidR="00D72F9E" w:rsidRDefault="00D72F9E" w:rsidP="00D72F9E">
      <w:pPr>
        <w:pStyle w:val="EX"/>
      </w:pPr>
      <w:r w:rsidRPr="00C12953">
        <w:t>[1]</w:t>
      </w:r>
      <w:r w:rsidRPr="00C12953">
        <w:tab/>
        <w:t>3GPP TR 21.905: "Vocabulary for 3GPP Specifications".</w:t>
      </w:r>
    </w:p>
    <w:p w14:paraId="28450090" w14:textId="77777777" w:rsidR="00D72F9E" w:rsidRDefault="00D72F9E" w:rsidP="00D72F9E">
      <w:pPr>
        <w:pStyle w:val="EX"/>
      </w:pPr>
      <w:r w:rsidRPr="00C12953">
        <w:t>[</w:t>
      </w:r>
      <w:r>
        <w:t>2</w:t>
      </w:r>
      <w:r w:rsidRPr="00C12953">
        <w:t>]</w:t>
      </w:r>
      <w:r>
        <w:tab/>
        <w:t xml:space="preserve">3GPP TS 38.201: </w:t>
      </w:r>
      <w:r w:rsidRPr="00C12953">
        <w:t>"</w:t>
      </w:r>
      <w:r>
        <w:t xml:space="preserve">NR; </w:t>
      </w:r>
      <w:r w:rsidRPr="00C12953">
        <w:t>Physical Layer – General Description"</w:t>
      </w:r>
    </w:p>
    <w:p w14:paraId="7A336C0D" w14:textId="77777777" w:rsidR="00D72F9E" w:rsidRDefault="00D72F9E" w:rsidP="00D72F9E">
      <w:pPr>
        <w:pStyle w:val="EX"/>
      </w:pPr>
      <w:r>
        <w:t>[3</w:t>
      </w:r>
      <w:r w:rsidRPr="00C12953">
        <w:t>]</w:t>
      </w:r>
      <w:r>
        <w:tab/>
        <w:t xml:space="preserve">3GPP TS 38.202: </w:t>
      </w:r>
      <w:r w:rsidRPr="00C12953">
        <w:t>"</w:t>
      </w:r>
      <w:r>
        <w:t xml:space="preserve">NR; </w:t>
      </w:r>
      <w:r w:rsidRPr="006A43C2">
        <w:t>Services provided by the physical layer</w:t>
      </w:r>
      <w:r w:rsidRPr="00C12953">
        <w:t>"</w:t>
      </w:r>
    </w:p>
    <w:p w14:paraId="21C52377" w14:textId="77777777" w:rsidR="00D72F9E" w:rsidRDefault="00D72F9E" w:rsidP="00D72F9E">
      <w:pPr>
        <w:pStyle w:val="EX"/>
      </w:pPr>
      <w:r>
        <w:t>[4</w:t>
      </w:r>
      <w:r w:rsidRPr="00C12953">
        <w:t>]</w:t>
      </w:r>
      <w:r>
        <w:tab/>
        <w:t xml:space="preserve">3GPP TS 38.212: </w:t>
      </w:r>
      <w:r w:rsidRPr="00C12953">
        <w:t>"</w:t>
      </w:r>
      <w:r>
        <w:t xml:space="preserve">NR; </w:t>
      </w:r>
      <w:r w:rsidRPr="003950C5">
        <w:t>Multiplexing and channel coding</w:t>
      </w:r>
      <w:r w:rsidRPr="00C12953">
        <w:t>"</w:t>
      </w:r>
    </w:p>
    <w:p w14:paraId="22EE3FB5" w14:textId="77777777" w:rsidR="00D72F9E" w:rsidRDefault="00D72F9E" w:rsidP="00D72F9E">
      <w:pPr>
        <w:pStyle w:val="EX"/>
      </w:pPr>
      <w:r>
        <w:t>[5</w:t>
      </w:r>
      <w:r w:rsidRPr="00C12953">
        <w:t>]</w:t>
      </w:r>
      <w:r>
        <w:tab/>
        <w:t xml:space="preserve">3GPP TS 38.213: </w:t>
      </w:r>
      <w:r w:rsidRPr="00C12953">
        <w:t>"</w:t>
      </w:r>
      <w:r>
        <w:t xml:space="preserve">NR; </w:t>
      </w:r>
      <w:r w:rsidRPr="003950C5">
        <w:t>Physical layer procedures</w:t>
      </w:r>
      <w:r>
        <w:t xml:space="preserve"> for control</w:t>
      </w:r>
      <w:r w:rsidDel="00221F55">
        <w:t xml:space="preserve"> </w:t>
      </w:r>
      <w:r w:rsidRPr="00C12953">
        <w:t>"</w:t>
      </w:r>
    </w:p>
    <w:p w14:paraId="290ED46D" w14:textId="77777777" w:rsidR="00D72F9E" w:rsidRDefault="00D72F9E" w:rsidP="00D72F9E">
      <w:pPr>
        <w:pStyle w:val="EX"/>
      </w:pPr>
      <w:r>
        <w:t>[6</w:t>
      </w:r>
      <w:r w:rsidRPr="00C12953">
        <w:t>]</w:t>
      </w:r>
      <w:r>
        <w:tab/>
        <w:t xml:space="preserve">3GPP TS 38.214: </w:t>
      </w:r>
      <w:r w:rsidRPr="00C12953">
        <w:t>"</w:t>
      </w:r>
      <w:r>
        <w:t xml:space="preserve">NR; </w:t>
      </w:r>
      <w:r w:rsidRPr="003950C5">
        <w:t>Physical layer procedures</w:t>
      </w:r>
      <w:r>
        <w:t xml:space="preserve"> for data</w:t>
      </w:r>
      <w:r w:rsidDel="00221F55">
        <w:t xml:space="preserve"> </w:t>
      </w:r>
      <w:r w:rsidRPr="00C12953">
        <w:t>"</w:t>
      </w:r>
    </w:p>
    <w:p w14:paraId="38F832FD" w14:textId="77777777" w:rsidR="00D72F9E" w:rsidRPr="007C24F5" w:rsidRDefault="00D72F9E" w:rsidP="00D72F9E">
      <w:pPr>
        <w:pStyle w:val="EX"/>
      </w:pPr>
      <w:r>
        <w:t>[7</w:t>
      </w:r>
      <w:r w:rsidRPr="00C12953">
        <w:t>]</w:t>
      </w:r>
      <w:r>
        <w:tab/>
        <w:t xml:space="preserve">3GPP TS 38.215: </w:t>
      </w:r>
      <w:r w:rsidRPr="00C12953">
        <w:t>"</w:t>
      </w:r>
      <w:r>
        <w:t>NR; Physical layer measurements</w:t>
      </w:r>
      <w:r w:rsidRPr="00C12953">
        <w:t>"</w:t>
      </w:r>
    </w:p>
    <w:p w14:paraId="24C8E223" w14:textId="77777777" w:rsidR="00D72F9E" w:rsidRPr="00DF52F0" w:rsidRDefault="00D72F9E" w:rsidP="00D72F9E">
      <w:pPr>
        <w:pStyle w:val="EX"/>
      </w:pPr>
      <w:r w:rsidRPr="007C24F5">
        <w:t>[8]</w:t>
      </w:r>
      <w:r w:rsidRPr="007C24F5">
        <w:tab/>
        <w:t xml:space="preserve">3GPP TS 38.104: </w:t>
      </w:r>
      <w:r w:rsidRPr="00C12953">
        <w:t>"</w:t>
      </w:r>
      <w:r w:rsidRPr="007C24F5">
        <w:t>NR; Base Station (BS) radio transmission and reception</w:t>
      </w:r>
      <w:r w:rsidRPr="00C12953">
        <w:t>"</w:t>
      </w:r>
    </w:p>
    <w:p w14:paraId="49982478" w14:textId="68CFD73C" w:rsidR="00D72F9E" w:rsidRDefault="00D72F9E" w:rsidP="00D72F9E">
      <w:pPr>
        <w:pStyle w:val="EX"/>
        <w:rPr>
          <w:ins w:id="6" w:author="Ericsson" w:date="2019-04-02T23:23:00Z"/>
          <w:lang w:val="en-US"/>
        </w:rPr>
      </w:pPr>
      <w:r w:rsidRPr="009913D6">
        <w:t>[9]</w:t>
      </w:r>
      <w:r w:rsidRPr="009913D6">
        <w:tab/>
      </w:r>
      <w:r w:rsidRPr="009913D6">
        <w:t>void</w:t>
      </w:r>
    </w:p>
    <w:p w14:paraId="48EF3210" w14:textId="77777777" w:rsidR="001F6A58" w:rsidRPr="009913D6" w:rsidRDefault="001F6A58" w:rsidP="001F6A58">
      <w:pPr>
        <w:pStyle w:val="EX"/>
        <w:rPr>
          <w:ins w:id="7" w:author="Ericsson" w:date="2019-04-02T23:23:00Z"/>
        </w:rPr>
      </w:pPr>
      <w:ins w:id="8" w:author="Ericsson" w:date="2019-04-02T23:23:00Z">
        <w:r>
          <w:rPr>
            <w:lang w:val="en-US"/>
          </w:rPr>
          <w:t>[10]</w:t>
        </w:r>
        <w:r>
          <w:rPr>
            <w:lang w:val="en-US"/>
          </w:rPr>
          <w:tab/>
        </w:r>
        <w:r w:rsidRPr="009913D6">
          <w:t xml:space="preserve">3GPP TS 38.306: </w:t>
        </w:r>
        <w:r w:rsidRPr="00C12953">
          <w:t>"</w:t>
        </w:r>
        <w:r w:rsidRPr="009913D6">
          <w:t>NR; User E</w:t>
        </w:r>
        <w:r w:rsidRPr="009913D6">
          <w:rPr>
            <w:lang w:val="sv-SE"/>
          </w:rPr>
          <w:t>qui</w:t>
        </w:r>
        <w:r>
          <w:rPr>
            <w:lang w:val="en-US"/>
          </w:rPr>
          <w:t>pment (UE) radio access capabilities</w:t>
        </w:r>
        <w:r w:rsidRPr="00C12953">
          <w:t>"</w:t>
        </w:r>
      </w:ins>
    </w:p>
    <w:p w14:paraId="0881157B" w14:textId="3E75D167" w:rsidR="001F6A58" w:rsidRPr="009913D6" w:rsidRDefault="001F6A58" w:rsidP="00D72F9E">
      <w:pPr>
        <w:pStyle w:val="EX"/>
      </w:pPr>
      <w:bookmarkStart w:id="9" w:name="_GoBack"/>
      <w:bookmarkEnd w:id="9"/>
    </w:p>
    <w:p w14:paraId="6CBBDB92" w14:textId="77777777" w:rsidR="00D72F9E" w:rsidRPr="009913D6" w:rsidRDefault="00D72F9E" w:rsidP="00D72F9E"/>
    <w:p w14:paraId="7F13843E" w14:textId="6B7A355E" w:rsidR="00D72F9E" w:rsidRPr="009913D6" w:rsidRDefault="00D72F9E">
      <w:pPr>
        <w:spacing w:after="0"/>
      </w:pPr>
      <w:r w:rsidRPr="009913D6">
        <w:br w:type="page"/>
      </w:r>
    </w:p>
    <w:p w14:paraId="157F93C1" w14:textId="55491F94" w:rsidR="006123E1" w:rsidRPr="00B16784" w:rsidRDefault="00B16784" w:rsidP="006123E1">
      <w:pPr>
        <w:rPr>
          <w:b/>
          <w:color w:val="FF0000"/>
          <w:rPrChange w:id="10" w:author="Ericsson" w:date="2019-03-01T00:34:00Z">
            <w:rPr/>
          </w:rPrChange>
        </w:rPr>
      </w:pPr>
      <w:r w:rsidRPr="00EB1512">
        <w:rPr>
          <w:b/>
          <w:color w:val="FF0000"/>
        </w:rPr>
        <w:lastRenderedPageBreak/>
        <w:t>-----------Text Proposal for 38.21</w:t>
      </w:r>
      <w:r>
        <w:rPr>
          <w:b/>
          <w:color w:val="FF0000"/>
        </w:rPr>
        <w:t>1</w:t>
      </w:r>
      <w:r w:rsidRPr="00EB1512">
        <w:rPr>
          <w:b/>
          <w:color w:val="FF0000"/>
        </w:rPr>
        <w:t xml:space="preserve"> Subclause </w:t>
      </w:r>
      <w:r>
        <w:rPr>
          <w:b/>
          <w:color w:val="FF0000"/>
        </w:rPr>
        <w:t>4.3.2</w:t>
      </w:r>
      <w:r w:rsidRPr="00EB1512">
        <w:rPr>
          <w:b/>
          <w:color w:val="FF0000"/>
        </w:rPr>
        <w:t>--------</w:t>
      </w:r>
    </w:p>
    <w:p w14:paraId="26441BEA" w14:textId="77777777" w:rsidR="006123E1" w:rsidRDefault="006123E1" w:rsidP="006123E1">
      <w:pPr>
        <w:pStyle w:val="Heading3"/>
      </w:pPr>
      <w:bookmarkStart w:id="11" w:name="_Toc534702711"/>
      <w:r>
        <w:t>4.3.2</w:t>
      </w:r>
      <w:r>
        <w:tab/>
        <w:t>Slots</w:t>
      </w:r>
      <w:bookmarkEnd w:id="11"/>
    </w:p>
    <w:p w14:paraId="1DEF9655" w14:textId="77777777" w:rsidR="006123E1" w:rsidRDefault="006123E1" w:rsidP="006123E1">
      <w:r>
        <w:t xml:space="preserve">For subcarrier spacing configuration </w:t>
      </w:r>
      <w:r w:rsidRPr="004E01C8">
        <w:rPr>
          <w:position w:val="-10"/>
        </w:rPr>
        <w:object w:dxaOrig="220" w:dyaOrig="240" w14:anchorId="24674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13.35pt" o:ole="">
            <v:imagedata r:id="rId12" o:title=""/>
          </v:shape>
          <o:OLEObject Type="Embed" ProgID="Equation.3" ShapeID="_x0000_i1025" DrawAspect="Content" ObjectID="_1615759191" r:id="rId13"/>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2A562322">
          <v:shape id="_x0000_i1026" type="#_x0000_t75" style="width:27.05pt;height:20.2pt" o:ole="">
            <v:imagedata r:id="rId14" o:title=""/>
          </v:shape>
          <o:OLEObject Type="Embed" ProgID="Equation.3" ShapeID="_x0000_i1026" DrawAspect="Content" ObjectID="_1615759192" r:id="rId15"/>
        </w:object>
      </w:r>
      <w:r>
        <w:t xml:space="preserve"> consecutive OFDM symbols in a slot where </w:t>
      </w:r>
      <w:r w:rsidRPr="00F25FB8">
        <w:rPr>
          <w:position w:val="-14"/>
        </w:rPr>
        <w:object w:dxaOrig="540" w:dyaOrig="380" w14:anchorId="458E8D64">
          <v:shape id="_x0000_i1027" type="#_x0000_t75" style="width:27.05pt;height:20.2pt" o:ole="">
            <v:imagedata r:id="rId16" o:title=""/>
          </v:shape>
          <o:OLEObject Type="Embed" ProgID="Equation.3" ShapeID="_x0000_i1027" DrawAspect="Content" ObjectID="_1615759193" r:id="rId17"/>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08D31E75">
          <v:shape id="_x0000_i1028" type="#_x0000_t75" style="width:38.1pt;height:20.2pt" o:ole="">
            <v:imagedata r:id="rId18" o:title=""/>
          </v:shape>
          <o:OLEObject Type="Embed" ProgID="Equation.3" ShapeID="_x0000_i1028" DrawAspect="Content" ObjectID="_1615759194" r:id="rId19"/>
        </w:object>
      </w:r>
      <w:r>
        <w:t xml:space="preserve"> in the same subframe.</w:t>
      </w:r>
    </w:p>
    <w:p w14:paraId="0B6708CF" w14:textId="77777777" w:rsidR="006123E1" w:rsidRDefault="006123E1" w:rsidP="006123E1">
      <w:r>
        <w:t xml:space="preserve">OFDM symbols in a slot can be classified as 'downlink', 'flexible', or 'uplink'. </w:t>
      </w:r>
      <w:proofErr w:type="spellStart"/>
      <w:r w:rsidRPr="00E1116B">
        <w:t>Signaling</w:t>
      </w:r>
      <w:proofErr w:type="spellEnd"/>
      <w:r w:rsidRPr="00E1116B">
        <w:t xml:space="preserve"> of slot formats is described in subclause 11.1 of [5, TS 38.213].</w:t>
      </w:r>
      <w:r>
        <w:t xml:space="preserve"> </w:t>
      </w:r>
    </w:p>
    <w:p w14:paraId="0AC99D15" w14:textId="77777777" w:rsidR="006123E1" w:rsidRDefault="006123E1" w:rsidP="006123E1">
      <w:r>
        <w:t>In a slot in a downlink frame, the UE shall assume that downlink transmissions only occur in 'downlink' or 'flexible' symbols.</w:t>
      </w:r>
    </w:p>
    <w:p w14:paraId="739BE4B9" w14:textId="77777777" w:rsidR="006123E1" w:rsidRDefault="006123E1" w:rsidP="006123E1">
      <w:r>
        <w:t>In a slot in an uplink frame, the UE shall only transmit in 'uplink' or 'flexible' symbols.</w:t>
      </w:r>
    </w:p>
    <w:p w14:paraId="3EA292F4" w14:textId="5C42911B" w:rsidR="006123E1" w:rsidRPr="0019164C" w:rsidRDefault="006123E1" w:rsidP="006123E1">
      <w:r w:rsidRPr="00CF3704">
        <w:t xml:space="preserve">A UE not capable of full-duplex communication </w:t>
      </w:r>
      <w:ins w:id="12" w:author="Ericsson" w:date="2019-02-28T20:12:00Z">
        <w:r w:rsidR="00A97BBA">
          <w:t xml:space="preserve">and </w:t>
        </w:r>
      </w:ins>
      <w:ins w:id="13" w:author="Ericsson" w:date="2019-02-28T20:10:00Z">
        <w:r w:rsidR="00A97BBA">
          <w:t xml:space="preserve">not supporting simultaneous transmission </w:t>
        </w:r>
      </w:ins>
      <w:ins w:id="14" w:author="Ericsson" w:date="2019-02-28T20:18:00Z">
        <w:r w:rsidR="00A97BBA">
          <w:t xml:space="preserve">and reception </w:t>
        </w:r>
      </w:ins>
      <w:ins w:id="15" w:author="Ericsson" w:date="2019-02-28T20:10:00Z">
        <w:r w:rsidR="00A97BBA">
          <w:t>as indicated by</w:t>
        </w:r>
      </w:ins>
      <w:ins w:id="16" w:author="Ericsson" w:date="2019-02-28T19:49:00Z">
        <w:r w:rsidR="00FF4225">
          <w:t xml:space="preserve"> </w:t>
        </w:r>
      </w:ins>
      <w:ins w:id="17" w:author="Ericsson" w:date="2019-02-28T20:13:00Z">
        <w:r w:rsidR="00A97BBA">
          <w:t xml:space="preserve">the parameters </w:t>
        </w:r>
      </w:ins>
      <w:proofErr w:type="spellStart"/>
      <w:ins w:id="18" w:author="Ericsson" w:date="2019-02-28T19:59:00Z">
        <w:r w:rsidR="00100B79" w:rsidRPr="00100B79">
          <w:rPr>
            <w:i/>
            <w:rPrChange w:id="19" w:author="Ericsson" w:date="2019-02-28T20:00:00Z">
              <w:rPr/>
            </w:rPrChange>
          </w:rPr>
          <w:t>simultaneousRxTxInterBandENDC</w:t>
        </w:r>
        <w:proofErr w:type="spellEnd"/>
        <w:r w:rsidR="00100B79" w:rsidRPr="00100B79">
          <w:rPr>
            <w:i/>
            <w:rPrChange w:id="20" w:author="Ericsson" w:date="2019-02-28T20:00:00Z">
              <w:rPr/>
            </w:rPrChange>
          </w:rPr>
          <w:t xml:space="preserve"> </w:t>
        </w:r>
      </w:ins>
      <w:ins w:id="21" w:author="Ericsson" w:date="2019-02-28T20:00:00Z">
        <w:r w:rsidR="00DB6233">
          <w:t xml:space="preserve">or </w:t>
        </w:r>
      </w:ins>
      <w:proofErr w:type="spellStart"/>
      <w:ins w:id="22" w:author="Ericsson" w:date="2019-02-28T20:03:00Z">
        <w:r w:rsidR="00DB6233" w:rsidRPr="00DB6233">
          <w:rPr>
            <w:i/>
            <w:rPrChange w:id="23" w:author="Ericsson" w:date="2019-02-28T20:03:00Z">
              <w:rPr/>
            </w:rPrChange>
          </w:rPr>
          <w:t>simultaneousRxTxInterBandCA</w:t>
        </w:r>
        <w:proofErr w:type="spellEnd"/>
        <w:r w:rsidR="00DB6233">
          <w:t xml:space="preserve"> </w:t>
        </w:r>
      </w:ins>
      <w:ins w:id="24" w:author="Ericsson" w:date="2019-02-28T20:13:00Z">
        <w:r w:rsidR="00A97BBA">
          <w:t>[</w:t>
        </w:r>
      </w:ins>
      <w:ins w:id="25" w:author="Ericsson" w:date="2019-04-02T23:24:00Z">
        <w:r w:rsidR="00FD32A1">
          <w:t>10</w:t>
        </w:r>
      </w:ins>
      <w:ins w:id="26" w:author="Ericsson" w:date="2019-02-28T20:13:00Z">
        <w:r w:rsidR="00A97BBA">
          <w:t xml:space="preserve">, TS 38.306] </w:t>
        </w:r>
      </w:ins>
      <w:r>
        <w:t xml:space="preserve">among </w:t>
      </w:r>
      <w:ins w:id="27" w:author="Ericsson" w:date="2019-02-28T19:52:00Z">
        <w:r w:rsidR="00100B79">
          <w:t xml:space="preserve">all cells within </w:t>
        </w:r>
      </w:ins>
      <w:r>
        <w:t>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3D7E2842" w14:textId="7195E8B9" w:rsidR="00C138DC" w:rsidRDefault="006123E1" w:rsidP="006123E1">
      <w:pPr>
        <w:rPr>
          <w:ins w:id="28" w:author="Ericsson" w:date="2019-02-28T20:31:00Z"/>
        </w:rPr>
      </w:pPr>
      <w:r w:rsidRPr="0019164C">
        <w:t xml:space="preserve">A UE not capable of full-duplex communication </w:t>
      </w:r>
      <w:ins w:id="29" w:author="Ericsson" w:date="2019-02-28T20:17:00Z">
        <w:r w:rsidR="00A97BBA">
          <w:t xml:space="preserve">and not supporting simultaneous transmission </w:t>
        </w:r>
      </w:ins>
      <w:ins w:id="30" w:author="Ericsson" w:date="2019-02-28T20:18:00Z">
        <w:r w:rsidR="00A97BBA">
          <w:t xml:space="preserve">and reception </w:t>
        </w:r>
      </w:ins>
      <w:ins w:id="31" w:author="Ericsson" w:date="2019-02-28T20:17:00Z">
        <w:r w:rsidR="00A97BBA">
          <w:t xml:space="preserve">as indicated by the parameters </w:t>
        </w:r>
        <w:proofErr w:type="spellStart"/>
        <w:r w:rsidR="00A97BBA" w:rsidRPr="00FD099C">
          <w:rPr>
            <w:i/>
          </w:rPr>
          <w:t>simultaneousRxTxInterBandENDC</w:t>
        </w:r>
        <w:proofErr w:type="spellEnd"/>
        <w:r w:rsidR="00A97BBA" w:rsidRPr="00FD099C">
          <w:rPr>
            <w:i/>
          </w:rPr>
          <w:t xml:space="preserve"> </w:t>
        </w:r>
        <w:r w:rsidR="00A97BBA">
          <w:t xml:space="preserve">or </w:t>
        </w:r>
        <w:proofErr w:type="spellStart"/>
        <w:r w:rsidR="00A97BBA" w:rsidRPr="00FD099C">
          <w:rPr>
            <w:i/>
          </w:rPr>
          <w:t>simultaneousRxTxInterBandCA</w:t>
        </w:r>
        <w:proofErr w:type="spellEnd"/>
        <w:r w:rsidR="00A97BBA">
          <w:t xml:space="preserve"> [</w:t>
        </w:r>
      </w:ins>
      <w:ins w:id="32" w:author="Ericsson" w:date="2019-04-02T23:24:00Z">
        <w:r w:rsidR="00FD32A1">
          <w:t>10</w:t>
        </w:r>
      </w:ins>
      <w:ins w:id="33" w:author="Ericsson" w:date="2019-02-28T20:17:00Z">
        <w:r w:rsidR="00A97BBA">
          <w:t xml:space="preserve">, TS 38.306] </w:t>
        </w:r>
      </w:ins>
      <w:r>
        <w:t xml:space="preserve">among </w:t>
      </w:r>
      <w:ins w:id="34" w:author="Ericsson" w:date="2019-02-28T20:17:00Z">
        <w:r w:rsidR="00A97BBA">
          <w:t xml:space="preserve">all cells within </w:t>
        </w:r>
      </w:ins>
      <w:r>
        <w:t>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p>
    <w:p w14:paraId="50A1EC33" w14:textId="77777777" w:rsidR="00935AA2" w:rsidRPr="0019164C" w:rsidRDefault="00935AA2" w:rsidP="00935AA2">
      <w:pPr>
        <w:rPr>
          <w:ins w:id="35" w:author="Ericsson" w:date="2019-02-28T20:31:00Z"/>
        </w:rPr>
      </w:pPr>
      <w:ins w:id="36" w:author="Ericsson" w:date="2019-02-28T20:31:00Z">
        <w:r w:rsidRPr="00CF3704">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ins>
    </w:p>
    <w:p w14:paraId="3CA99410" w14:textId="2FAA6618" w:rsidR="00935AA2" w:rsidRDefault="00935AA2" w:rsidP="006123E1">
      <w:pPr>
        <w:rPr>
          <w:ins w:id="37" w:author="Ericsson" w:date="2019-02-28T20:14:00Z"/>
        </w:rPr>
      </w:pPr>
      <w:ins w:id="38" w:author="Ericsson" w:date="2019-02-28T20:31:00Z">
        <w:r w:rsidRPr="0019164C">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ins>
    </w:p>
    <w:p w14:paraId="4C63994D" w14:textId="5854CDE6" w:rsidR="00A97BBA" w:rsidRDefault="00A97BBA" w:rsidP="006123E1"/>
    <w:p w14:paraId="74909518" w14:textId="77777777" w:rsidR="006123E1" w:rsidRDefault="006123E1" w:rsidP="006123E1">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6123E1" w:rsidRPr="009A7C23" w14:paraId="5D523AC2" w14:textId="77777777" w:rsidTr="001E19AA">
        <w:trPr>
          <w:jc w:val="center"/>
        </w:trPr>
        <w:tc>
          <w:tcPr>
            <w:tcW w:w="852" w:type="dxa"/>
            <w:shd w:val="clear" w:color="auto" w:fill="auto"/>
            <w:vAlign w:val="center"/>
          </w:tcPr>
          <w:p w14:paraId="69B49F8B" w14:textId="77777777" w:rsidR="006123E1" w:rsidRPr="009A7C23" w:rsidRDefault="006123E1" w:rsidP="001E19AA">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51599201" w14:textId="77777777" w:rsidR="006123E1" w:rsidRPr="009A7C23" w:rsidRDefault="005D5700"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4430986" w14:textId="77777777" w:rsidR="006123E1" w:rsidRPr="009A7C23" w:rsidRDefault="005D5700"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4AD15FBA" w14:textId="77777777" w:rsidR="006123E1" w:rsidRPr="009A7C23" w:rsidRDefault="005D5700"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6123E1" w:rsidRPr="009A7C23" w14:paraId="2674FE03" w14:textId="77777777" w:rsidTr="001E19AA">
        <w:trPr>
          <w:jc w:val="center"/>
        </w:trPr>
        <w:tc>
          <w:tcPr>
            <w:tcW w:w="852" w:type="dxa"/>
            <w:shd w:val="clear" w:color="auto" w:fill="auto"/>
          </w:tcPr>
          <w:p w14:paraId="36A51CAA" w14:textId="77777777" w:rsidR="006123E1" w:rsidRPr="009A7C23" w:rsidRDefault="006123E1" w:rsidP="001E19AA">
            <w:pPr>
              <w:pStyle w:val="TAC"/>
              <w:rPr>
                <w:rFonts w:eastAsia="Batang"/>
              </w:rPr>
            </w:pPr>
            <w:r w:rsidRPr="009A7C23">
              <w:rPr>
                <w:rFonts w:eastAsia="Batang"/>
              </w:rPr>
              <w:t>0</w:t>
            </w:r>
          </w:p>
        </w:tc>
        <w:tc>
          <w:tcPr>
            <w:tcW w:w="1416" w:type="dxa"/>
            <w:shd w:val="clear" w:color="auto" w:fill="auto"/>
          </w:tcPr>
          <w:p w14:paraId="774966B8"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55F68D30" w14:textId="77777777" w:rsidR="006123E1" w:rsidRPr="009A7C23" w:rsidRDefault="006123E1" w:rsidP="001E19AA">
            <w:pPr>
              <w:pStyle w:val="TAC"/>
              <w:rPr>
                <w:rFonts w:eastAsia="Batang"/>
              </w:rPr>
            </w:pPr>
            <w:r w:rsidRPr="009A7C23">
              <w:rPr>
                <w:rFonts w:eastAsia="Batang"/>
              </w:rPr>
              <w:t>10</w:t>
            </w:r>
          </w:p>
        </w:tc>
        <w:tc>
          <w:tcPr>
            <w:tcW w:w="1276" w:type="dxa"/>
            <w:shd w:val="clear" w:color="auto" w:fill="auto"/>
          </w:tcPr>
          <w:p w14:paraId="6E935D73" w14:textId="77777777" w:rsidR="006123E1" w:rsidRPr="009A7C23" w:rsidRDefault="006123E1" w:rsidP="001E19AA">
            <w:pPr>
              <w:pStyle w:val="TAC"/>
              <w:rPr>
                <w:rFonts w:eastAsia="Batang"/>
              </w:rPr>
            </w:pPr>
            <w:r w:rsidRPr="009A7C23">
              <w:rPr>
                <w:rFonts w:eastAsia="Batang"/>
              </w:rPr>
              <w:t>1</w:t>
            </w:r>
          </w:p>
        </w:tc>
      </w:tr>
      <w:tr w:rsidR="006123E1" w:rsidRPr="009A7C23" w14:paraId="219EF978" w14:textId="77777777" w:rsidTr="001E19AA">
        <w:trPr>
          <w:jc w:val="center"/>
        </w:trPr>
        <w:tc>
          <w:tcPr>
            <w:tcW w:w="852" w:type="dxa"/>
            <w:shd w:val="clear" w:color="auto" w:fill="auto"/>
          </w:tcPr>
          <w:p w14:paraId="71418F08" w14:textId="77777777" w:rsidR="006123E1" w:rsidRPr="009A7C23" w:rsidRDefault="006123E1" w:rsidP="001E19AA">
            <w:pPr>
              <w:pStyle w:val="TAC"/>
              <w:rPr>
                <w:rFonts w:eastAsia="Batang"/>
              </w:rPr>
            </w:pPr>
            <w:r w:rsidRPr="009A7C23">
              <w:rPr>
                <w:rFonts w:eastAsia="Batang"/>
              </w:rPr>
              <w:t>1</w:t>
            </w:r>
          </w:p>
        </w:tc>
        <w:tc>
          <w:tcPr>
            <w:tcW w:w="1416" w:type="dxa"/>
            <w:shd w:val="clear" w:color="auto" w:fill="auto"/>
          </w:tcPr>
          <w:p w14:paraId="7B190CDB"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0B0F1D94" w14:textId="77777777" w:rsidR="006123E1" w:rsidRPr="009A7C23" w:rsidRDefault="006123E1" w:rsidP="001E19AA">
            <w:pPr>
              <w:pStyle w:val="TAC"/>
              <w:rPr>
                <w:rFonts w:eastAsia="Batang"/>
              </w:rPr>
            </w:pPr>
            <w:r w:rsidRPr="009A7C23">
              <w:rPr>
                <w:rFonts w:eastAsia="Batang"/>
              </w:rPr>
              <w:t>20</w:t>
            </w:r>
          </w:p>
        </w:tc>
        <w:tc>
          <w:tcPr>
            <w:tcW w:w="1276" w:type="dxa"/>
            <w:shd w:val="clear" w:color="auto" w:fill="auto"/>
          </w:tcPr>
          <w:p w14:paraId="5DEE7F85" w14:textId="77777777" w:rsidR="006123E1" w:rsidRPr="009A7C23" w:rsidRDefault="006123E1" w:rsidP="001E19AA">
            <w:pPr>
              <w:pStyle w:val="TAC"/>
              <w:rPr>
                <w:rFonts w:eastAsia="Batang"/>
              </w:rPr>
            </w:pPr>
            <w:r w:rsidRPr="009A7C23">
              <w:rPr>
                <w:rFonts w:eastAsia="Batang"/>
              </w:rPr>
              <w:t>2</w:t>
            </w:r>
          </w:p>
        </w:tc>
      </w:tr>
      <w:tr w:rsidR="006123E1" w:rsidRPr="009A7C23" w14:paraId="33A8F42B" w14:textId="77777777" w:rsidTr="001E19AA">
        <w:trPr>
          <w:jc w:val="center"/>
        </w:trPr>
        <w:tc>
          <w:tcPr>
            <w:tcW w:w="852" w:type="dxa"/>
            <w:shd w:val="clear" w:color="auto" w:fill="auto"/>
          </w:tcPr>
          <w:p w14:paraId="6AD53680" w14:textId="77777777" w:rsidR="006123E1" w:rsidRPr="009A7C23" w:rsidRDefault="006123E1" w:rsidP="001E19AA">
            <w:pPr>
              <w:pStyle w:val="TAC"/>
              <w:rPr>
                <w:rFonts w:eastAsia="Batang"/>
              </w:rPr>
            </w:pPr>
            <w:r w:rsidRPr="009A7C23">
              <w:rPr>
                <w:rFonts w:eastAsia="Batang"/>
              </w:rPr>
              <w:t>2</w:t>
            </w:r>
          </w:p>
        </w:tc>
        <w:tc>
          <w:tcPr>
            <w:tcW w:w="1416" w:type="dxa"/>
            <w:shd w:val="clear" w:color="auto" w:fill="auto"/>
          </w:tcPr>
          <w:p w14:paraId="1098B866"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4DE6EA1C" w14:textId="77777777" w:rsidR="006123E1" w:rsidRPr="009A7C23" w:rsidRDefault="006123E1" w:rsidP="001E19AA">
            <w:pPr>
              <w:pStyle w:val="TAC"/>
              <w:rPr>
                <w:rFonts w:eastAsia="Batang"/>
              </w:rPr>
            </w:pPr>
            <w:r w:rsidRPr="009A7C23">
              <w:rPr>
                <w:rFonts w:eastAsia="Batang"/>
              </w:rPr>
              <w:t>40</w:t>
            </w:r>
          </w:p>
        </w:tc>
        <w:tc>
          <w:tcPr>
            <w:tcW w:w="1276" w:type="dxa"/>
            <w:shd w:val="clear" w:color="auto" w:fill="auto"/>
          </w:tcPr>
          <w:p w14:paraId="2EB011D5" w14:textId="77777777" w:rsidR="006123E1" w:rsidRPr="009A7C23" w:rsidRDefault="006123E1" w:rsidP="001E19AA">
            <w:pPr>
              <w:pStyle w:val="TAC"/>
              <w:rPr>
                <w:rFonts w:eastAsia="Batang"/>
              </w:rPr>
            </w:pPr>
            <w:r w:rsidRPr="009A7C23">
              <w:rPr>
                <w:rFonts w:eastAsia="Batang"/>
              </w:rPr>
              <w:t>4</w:t>
            </w:r>
          </w:p>
        </w:tc>
      </w:tr>
      <w:tr w:rsidR="006123E1" w14:paraId="655E8874" w14:textId="77777777" w:rsidTr="001E19AA">
        <w:trPr>
          <w:jc w:val="center"/>
        </w:trPr>
        <w:tc>
          <w:tcPr>
            <w:tcW w:w="852" w:type="dxa"/>
            <w:shd w:val="clear" w:color="auto" w:fill="auto"/>
          </w:tcPr>
          <w:p w14:paraId="73ABDCA6" w14:textId="77777777" w:rsidR="006123E1" w:rsidRPr="009A7C23" w:rsidRDefault="006123E1" w:rsidP="001E19AA">
            <w:pPr>
              <w:pStyle w:val="TAC"/>
              <w:rPr>
                <w:rFonts w:eastAsia="Batang"/>
              </w:rPr>
            </w:pPr>
            <w:r w:rsidRPr="009A7C23">
              <w:rPr>
                <w:rFonts w:eastAsia="Batang"/>
              </w:rPr>
              <w:t>3</w:t>
            </w:r>
          </w:p>
        </w:tc>
        <w:tc>
          <w:tcPr>
            <w:tcW w:w="1416" w:type="dxa"/>
            <w:shd w:val="clear" w:color="auto" w:fill="auto"/>
          </w:tcPr>
          <w:p w14:paraId="233CD400"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6F9DDC0A" w14:textId="77777777" w:rsidR="006123E1" w:rsidRPr="009A7C23" w:rsidRDefault="006123E1" w:rsidP="001E19AA">
            <w:pPr>
              <w:pStyle w:val="TAC"/>
              <w:rPr>
                <w:rFonts w:eastAsia="Batang"/>
              </w:rPr>
            </w:pPr>
            <w:r w:rsidRPr="009A7C23">
              <w:rPr>
                <w:rFonts w:eastAsia="Batang"/>
              </w:rPr>
              <w:t>80</w:t>
            </w:r>
          </w:p>
        </w:tc>
        <w:tc>
          <w:tcPr>
            <w:tcW w:w="1276" w:type="dxa"/>
            <w:shd w:val="clear" w:color="auto" w:fill="auto"/>
          </w:tcPr>
          <w:p w14:paraId="160F55E2" w14:textId="77777777" w:rsidR="006123E1" w:rsidRPr="009A7C23" w:rsidRDefault="006123E1" w:rsidP="001E19AA">
            <w:pPr>
              <w:pStyle w:val="TAC"/>
              <w:rPr>
                <w:rFonts w:eastAsia="Batang"/>
              </w:rPr>
            </w:pPr>
            <w:r w:rsidRPr="009A7C23">
              <w:rPr>
                <w:rFonts w:eastAsia="Batang"/>
              </w:rPr>
              <w:t>8</w:t>
            </w:r>
          </w:p>
        </w:tc>
      </w:tr>
      <w:tr w:rsidR="006123E1" w14:paraId="09737298" w14:textId="77777777" w:rsidTr="001E19AA">
        <w:trPr>
          <w:jc w:val="center"/>
        </w:trPr>
        <w:tc>
          <w:tcPr>
            <w:tcW w:w="852" w:type="dxa"/>
            <w:shd w:val="clear" w:color="auto" w:fill="auto"/>
          </w:tcPr>
          <w:p w14:paraId="76A5C3AC" w14:textId="77777777" w:rsidR="006123E1" w:rsidRPr="009A7C23" w:rsidRDefault="006123E1" w:rsidP="001E19AA">
            <w:pPr>
              <w:pStyle w:val="TAC"/>
              <w:rPr>
                <w:rFonts w:eastAsia="Batang"/>
              </w:rPr>
            </w:pPr>
            <w:r w:rsidRPr="009A7C23">
              <w:rPr>
                <w:rFonts w:eastAsia="Batang"/>
              </w:rPr>
              <w:t>4</w:t>
            </w:r>
          </w:p>
        </w:tc>
        <w:tc>
          <w:tcPr>
            <w:tcW w:w="1416" w:type="dxa"/>
            <w:shd w:val="clear" w:color="auto" w:fill="auto"/>
          </w:tcPr>
          <w:p w14:paraId="50508F26"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3D9093C6" w14:textId="77777777" w:rsidR="006123E1" w:rsidRPr="009A7C23" w:rsidRDefault="006123E1" w:rsidP="001E19AA">
            <w:pPr>
              <w:pStyle w:val="TAC"/>
              <w:rPr>
                <w:rFonts w:eastAsia="Batang"/>
              </w:rPr>
            </w:pPr>
            <w:r w:rsidRPr="009A7C23">
              <w:rPr>
                <w:rFonts w:eastAsia="Batang"/>
              </w:rPr>
              <w:t>160</w:t>
            </w:r>
          </w:p>
        </w:tc>
        <w:tc>
          <w:tcPr>
            <w:tcW w:w="1276" w:type="dxa"/>
            <w:shd w:val="clear" w:color="auto" w:fill="auto"/>
          </w:tcPr>
          <w:p w14:paraId="6E81ED24" w14:textId="77777777" w:rsidR="006123E1" w:rsidRPr="009A7C23" w:rsidRDefault="006123E1" w:rsidP="001E19AA">
            <w:pPr>
              <w:pStyle w:val="TAC"/>
              <w:rPr>
                <w:rFonts w:eastAsia="Batang"/>
              </w:rPr>
            </w:pPr>
            <w:r w:rsidRPr="009A7C23">
              <w:rPr>
                <w:rFonts w:eastAsia="Batang"/>
              </w:rPr>
              <w:t>16</w:t>
            </w:r>
          </w:p>
        </w:tc>
      </w:tr>
    </w:tbl>
    <w:p w14:paraId="2CFFF614" w14:textId="77777777" w:rsidR="006123E1" w:rsidRPr="006A6966" w:rsidRDefault="006123E1" w:rsidP="006123E1"/>
    <w:p w14:paraId="72903454" w14:textId="77777777" w:rsidR="006123E1" w:rsidRDefault="006123E1" w:rsidP="006123E1">
      <w:pPr>
        <w:pStyle w:val="TH"/>
      </w:pPr>
      <w:r>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6123E1" w:rsidRPr="009A7C23" w14:paraId="313571BE" w14:textId="77777777" w:rsidTr="001E19AA">
        <w:trPr>
          <w:jc w:val="center"/>
        </w:trPr>
        <w:tc>
          <w:tcPr>
            <w:tcW w:w="852" w:type="dxa"/>
            <w:shd w:val="clear" w:color="auto" w:fill="auto"/>
            <w:vAlign w:val="center"/>
          </w:tcPr>
          <w:p w14:paraId="21347D45" w14:textId="77777777" w:rsidR="006123E1" w:rsidRPr="009A7C23" w:rsidRDefault="006123E1" w:rsidP="001E19AA">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75B67231" w14:textId="77777777" w:rsidR="006123E1" w:rsidRPr="009A7C23" w:rsidRDefault="005D5700"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347AF7E" w14:textId="77777777" w:rsidR="006123E1" w:rsidRPr="009A7C23" w:rsidRDefault="005D5700"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202471FB" w14:textId="77777777" w:rsidR="006123E1" w:rsidRPr="009A7C23" w:rsidRDefault="005D5700"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6123E1" w:rsidRPr="009A7C23" w14:paraId="7977D162" w14:textId="77777777" w:rsidTr="001E19AA">
        <w:trPr>
          <w:jc w:val="center"/>
        </w:trPr>
        <w:tc>
          <w:tcPr>
            <w:tcW w:w="852" w:type="dxa"/>
            <w:shd w:val="clear" w:color="auto" w:fill="auto"/>
          </w:tcPr>
          <w:p w14:paraId="6A594B68" w14:textId="77777777" w:rsidR="006123E1" w:rsidRPr="009A7C23" w:rsidRDefault="006123E1" w:rsidP="001E19AA">
            <w:pPr>
              <w:pStyle w:val="TAC"/>
              <w:rPr>
                <w:rFonts w:eastAsia="Batang"/>
              </w:rPr>
            </w:pPr>
            <w:r w:rsidRPr="009A7C23">
              <w:rPr>
                <w:rFonts w:eastAsia="Batang"/>
              </w:rPr>
              <w:t>2</w:t>
            </w:r>
          </w:p>
        </w:tc>
        <w:tc>
          <w:tcPr>
            <w:tcW w:w="1416" w:type="dxa"/>
            <w:shd w:val="clear" w:color="auto" w:fill="auto"/>
          </w:tcPr>
          <w:p w14:paraId="7EAEB642" w14:textId="77777777" w:rsidR="006123E1" w:rsidRPr="009A7C23" w:rsidRDefault="006123E1" w:rsidP="001E19AA">
            <w:pPr>
              <w:pStyle w:val="TAC"/>
              <w:rPr>
                <w:rFonts w:eastAsia="Batang"/>
              </w:rPr>
            </w:pPr>
            <w:r w:rsidRPr="009A7C23">
              <w:rPr>
                <w:rFonts w:eastAsia="Batang"/>
              </w:rPr>
              <w:t>12</w:t>
            </w:r>
          </w:p>
        </w:tc>
        <w:tc>
          <w:tcPr>
            <w:tcW w:w="1559" w:type="dxa"/>
            <w:shd w:val="clear" w:color="auto" w:fill="auto"/>
          </w:tcPr>
          <w:p w14:paraId="0F930E3F" w14:textId="77777777" w:rsidR="006123E1" w:rsidRPr="009A7C23" w:rsidRDefault="006123E1" w:rsidP="001E19AA">
            <w:pPr>
              <w:pStyle w:val="TAC"/>
              <w:rPr>
                <w:rFonts w:eastAsia="Batang"/>
              </w:rPr>
            </w:pPr>
            <w:r w:rsidRPr="009A7C23">
              <w:rPr>
                <w:rFonts w:eastAsia="Batang"/>
              </w:rPr>
              <w:t>40</w:t>
            </w:r>
          </w:p>
        </w:tc>
        <w:tc>
          <w:tcPr>
            <w:tcW w:w="1276" w:type="dxa"/>
            <w:shd w:val="clear" w:color="auto" w:fill="auto"/>
          </w:tcPr>
          <w:p w14:paraId="17963B90" w14:textId="77777777" w:rsidR="006123E1" w:rsidRPr="009A7C23" w:rsidRDefault="006123E1" w:rsidP="001E19AA">
            <w:pPr>
              <w:pStyle w:val="TAC"/>
              <w:rPr>
                <w:rFonts w:eastAsia="Batang"/>
              </w:rPr>
            </w:pPr>
            <w:r w:rsidRPr="009A7C23">
              <w:rPr>
                <w:rFonts w:eastAsia="Batang"/>
              </w:rPr>
              <w:t>4</w:t>
            </w:r>
          </w:p>
        </w:tc>
      </w:tr>
    </w:tbl>
    <w:p w14:paraId="04A8A726" w14:textId="77777777" w:rsidR="006123E1" w:rsidRPr="0019164C" w:rsidRDefault="006123E1" w:rsidP="006123E1"/>
    <w:p w14:paraId="55210ABC" w14:textId="77777777" w:rsidR="006123E1" w:rsidRPr="0019164C" w:rsidRDefault="006123E1" w:rsidP="006123E1">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6123E1" w:rsidRPr="0019164C" w14:paraId="7064300B" w14:textId="77777777" w:rsidTr="001E19AA">
        <w:trPr>
          <w:jc w:val="center"/>
        </w:trPr>
        <w:tc>
          <w:tcPr>
            <w:tcW w:w="2122" w:type="dxa"/>
          </w:tcPr>
          <w:p w14:paraId="6FA5B565"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Transition time</w:t>
            </w:r>
          </w:p>
        </w:tc>
        <w:tc>
          <w:tcPr>
            <w:tcW w:w="1134" w:type="dxa"/>
          </w:tcPr>
          <w:p w14:paraId="432CE17F"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FR1</w:t>
            </w:r>
          </w:p>
        </w:tc>
        <w:tc>
          <w:tcPr>
            <w:tcW w:w="992" w:type="dxa"/>
          </w:tcPr>
          <w:p w14:paraId="2BD39E14"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FR2</w:t>
            </w:r>
          </w:p>
        </w:tc>
      </w:tr>
      <w:tr w:rsidR="006123E1" w:rsidRPr="0019164C" w14:paraId="6A6D0176" w14:textId="77777777" w:rsidTr="001E19AA">
        <w:trPr>
          <w:jc w:val="center"/>
        </w:trPr>
        <w:tc>
          <w:tcPr>
            <w:tcW w:w="2122" w:type="dxa"/>
          </w:tcPr>
          <w:p w14:paraId="4E93FA79" w14:textId="77777777" w:rsidR="006123E1" w:rsidRPr="0019164C" w:rsidRDefault="005D5700" w:rsidP="001E19AA">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1DFCE421" w14:textId="77777777" w:rsidR="006123E1" w:rsidRPr="004249C8" w:rsidRDefault="006123E1" w:rsidP="001E19AA">
            <w:pPr>
              <w:keepNext/>
              <w:keepLines/>
              <w:spacing w:after="0"/>
              <w:jc w:val="center"/>
              <w:rPr>
                <w:rFonts w:ascii="Arial" w:hAnsi="Arial"/>
                <w:sz w:val="18"/>
              </w:rPr>
            </w:pPr>
            <w:r w:rsidRPr="00A728F8">
              <w:rPr>
                <w:rFonts w:ascii="Arial" w:hAnsi="Arial"/>
                <w:sz w:val="18"/>
              </w:rPr>
              <w:t>25600</w:t>
            </w:r>
          </w:p>
        </w:tc>
        <w:tc>
          <w:tcPr>
            <w:tcW w:w="992" w:type="dxa"/>
          </w:tcPr>
          <w:p w14:paraId="09C8763F" w14:textId="77777777" w:rsidR="006123E1" w:rsidRPr="004249C8" w:rsidRDefault="006123E1" w:rsidP="001E19AA">
            <w:pPr>
              <w:keepNext/>
              <w:keepLines/>
              <w:spacing w:after="0"/>
              <w:jc w:val="center"/>
              <w:rPr>
                <w:rFonts w:ascii="Arial" w:hAnsi="Arial"/>
                <w:sz w:val="18"/>
              </w:rPr>
            </w:pPr>
            <w:r w:rsidRPr="00A728F8">
              <w:rPr>
                <w:rFonts w:ascii="Arial" w:hAnsi="Arial"/>
                <w:sz w:val="18"/>
              </w:rPr>
              <w:t>13792</w:t>
            </w:r>
          </w:p>
        </w:tc>
      </w:tr>
      <w:tr w:rsidR="006123E1" w:rsidRPr="0019164C" w14:paraId="41DF6F11" w14:textId="77777777" w:rsidTr="001E19AA">
        <w:trPr>
          <w:jc w:val="center"/>
        </w:trPr>
        <w:tc>
          <w:tcPr>
            <w:tcW w:w="2122" w:type="dxa"/>
          </w:tcPr>
          <w:p w14:paraId="72DDFD02" w14:textId="77777777" w:rsidR="006123E1" w:rsidRPr="0019164C" w:rsidRDefault="005D5700" w:rsidP="001E19AA">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49401A35" w14:textId="77777777" w:rsidR="006123E1" w:rsidRPr="00A96E72" w:rsidRDefault="006123E1" w:rsidP="001E19AA">
            <w:pPr>
              <w:keepNext/>
              <w:keepLines/>
              <w:spacing w:after="0"/>
              <w:jc w:val="center"/>
              <w:rPr>
                <w:rFonts w:ascii="Arial" w:hAnsi="Arial"/>
                <w:sz w:val="18"/>
              </w:rPr>
            </w:pPr>
            <w:r w:rsidRPr="00A96E72">
              <w:rPr>
                <w:rFonts w:ascii="Arial" w:hAnsi="Arial"/>
                <w:sz w:val="18"/>
              </w:rPr>
              <w:t>25600</w:t>
            </w:r>
          </w:p>
        </w:tc>
        <w:tc>
          <w:tcPr>
            <w:tcW w:w="992" w:type="dxa"/>
          </w:tcPr>
          <w:p w14:paraId="3B3A2D0F" w14:textId="77777777" w:rsidR="006123E1" w:rsidRPr="00A96E72" w:rsidRDefault="006123E1" w:rsidP="001E19AA">
            <w:pPr>
              <w:keepNext/>
              <w:keepLines/>
              <w:spacing w:after="0"/>
              <w:jc w:val="center"/>
              <w:rPr>
                <w:rFonts w:ascii="Arial" w:hAnsi="Arial"/>
                <w:sz w:val="18"/>
              </w:rPr>
            </w:pPr>
            <w:r w:rsidRPr="00A96E72">
              <w:rPr>
                <w:rFonts w:ascii="Arial" w:hAnsi="Arial"/>
                <w:sz w:val="18"/>
              </w:rPr>
              <w:t>13792</w:t>
            </w:r>
          </w:p>
        </w:tc>
      </w:tr>
      <w:bookmarkEnd w:id="0"/>
      <w:bookmarkEnd w:id="1"/>
      <w:bookmarkEnd w:id="2"/>
    </w:tbl>
    <w:p w14:paraId="09977FEF" w14:textId="39403297" w:rsidR="00C22394" w:rsidRDefault="00C22394" w:rsidP="00C22394"/>
    <w:sectPr w:rsidR="00C22394" w:rsidSect="00F3234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A2D68" w14:textId="77777777" w:rsidR="005D5700" w:rsidRDefault="005D5700">
      <w:r>
        <w:separator/>
      </w:r>
    </w:p>
    <w:p w14:paraId="6BCCC16D" w14:textId="77777777" w:rsidR="005D5700" w:rsidRDefault="005D5700"/>
  </w:endnote>
  <w:endnote w:type="continuationSeparator" w:id="0">
    <w:p w14:paraId="18F4BF5D" w14:textId="77777777" w:rsidR="005D5700" w:rsidRDefault="005D5700">
      <w:r>
        <w:continuationSeparator/>
      </w:r>
    </w:p>
    <w:p w14:paraId="005E0AFC" w14:textId="77777777" w:rsidR="005D5700" w:rsidRDefault="005D5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2F6B9" w14:textId="77777777" w:rsidR="005D5700" w:rsidRDefault="005D5700">
      <w:r>
        <w:separator/>
      </w:r>
    </w:p>
    <w:p w14:paraId="3C4FE8CE" w14:textId="77777777" w:rsidR="005D5700" w:rsidRDefault="005D5700"/>
  </w:footnote>
  <w:footnote w:type="continuationSeparator" w:id="0">
    <w:p w14:paraId="67412B52" w14:textId="77777777" w:rsidR="005D5700" w:rsidRDefault="005D5700">
      <w:r>
        <w:continuationSeparator/>
      </w:r>
    </w:p>
    <w:p w14:paraId="4A27DA88" w14:textId="77777777" w:rsidR="005D5700" w:rsidRDefault="005D57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1B9"/>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C2B"/>
    <w:rsid w:val="00056FDF"/>
    <w:rsid w:val="00057621"/>
    <w:rsid w:val="000600C3"/>
    <w:rsid w:val="00060F43"/>
    <w:rsid w:val="00060FFF"/>
    <w:rsid w:val="00061759"/>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79"/>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5C1"/>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25E"/>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0B79"/>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1DD9"/>
    <w:rsid w:val="00112C3C"/>
    <w:rsid w:val="00114D3D"/>
    <w:rsid w:val="00114F1A"/>
    <w:rsid w:val="001155FD"/>
    <w:rsid w:val="00115F5D"/>
    <w:rsid w:val="001165ED"/>
    <w:rsid w:val="001172DE"/>
    <w:rsid w:val="00117A76"/>
    <w:rsid w:val="001204CC"/>
    <w:rsid w:val="0012058B"/>
    <w:rsid w:val="00120DAB"/>
    <w:rsid w:val="00121542"/>
    <w:rsid w:val="001217C5"/>
    <w:rsid w:val="00121D0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2354"/>
    <w:rsid w:val="001B264B"/>
    <w:rsid w:val="001B2CF0"/>
    <w:rsid w:val="001B3599"/>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32D"/>
    <w:rsid w:val="001F6884"/>
    <w:rsid w:val="001F69FB"/>
    <w:rsid w:val="001F6A58"/>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19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276"/>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2EED"/>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40B"/>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8"/>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2C73"/>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3E9"/>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5D42"/>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66A"/>
    <w:rsid w:val="00526792"/>
    <w:rsid w:val="0052776C"/>
    <w:rsid w:val="00527A39"/>
    <w:rsid w:val="00530270"/>
    <w:rsid w:val="00531BA6"/>
    <w:rsid w:val="00532252"/>
    <w:rsid w:val="005323CD"/>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537"/>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700"/>
    <w:rsid w:val="005D5AB8"/>
    <w:rsid w:val="005D5C7C"/>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3E1"/>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64D"/>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3DC5"/>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3779"/>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0D1"/>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88A"/>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97"/>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BFD"/>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6E0"/>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53F"/>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1EC"/>
    <w:rsid w:val="00931F61"/>
    <w:rsid w:val="00932829"/>
    <w:rsid w:val="0093324D"/>
    <w:rsid w:val="0093344A"/>
    <w:rsid w:val="00933B98"/>
    <w:rsid w:val="009340DA"/>
    <w:rsid w:val="00934780"/>
    <w:rsid w:val="00935873"/>
    <w:rsid w:val="00935AA2"/>
    <w:rsid w:val="009374FE"/>
    <w:rsid w:val="00940C3E"/>
    <w:rsid w:val="00940DBB"/>
    <w:rsid w:val="009416CC"/>
    <w:rsid w:val="00941C30"/>
    <w:rsid w:val="00941D1A"/>
    <w:rsid w:val="00941DBC"/>
    <w:rsid w:val="00941EE6"/>
    <w:rsid w:val="00942EC2"/>
    <w:rsid w:val="0094422D"/>
    <w:rsid w:val="00944725"/>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3D6"/>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4A6"/>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294"/>
    <w:rsid w:val="00A2379E"/>
    <w:rsid w:val="00A25356"/>
    <w:rsid w:val="00A25560"/>
    <w:rsid w:val="00A25A00"/>
    <w:rsid w:val="00A25B32"/>
    <w:rsid w:val="00A25F5C"/>
    <w:rsid w:val="00A26423"/>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5F21"/>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97BBA"/>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784"/>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6D7"/>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4AA"/>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1E45"/>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483B"/>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8FC"/>
    <w:rsid w:val="00C52B9F"/>
    <w:rsid w:val="00C52D5B"/>
    <w:rsid w:val="00C52F04"/>
    <w:rsid w:val="00C531E9"/>
    <w:rsid w:val="00C540CE"/>
    <w:rsid w:val="00C54C45"/>
    <w:rsid w:val="00C54F7A"/>
    <w:rsid w:val="00C54FD0"/>
    <w:rsid w:val="00C55B73"/>
    <w:rsid w:val="00C560D1"/>
    <w:rsid w:val="00C56691"/>
    <w:rsid w:val="00C60020"/>
    <w:rsid w:val="00C601C4"/>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0F20"/>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3EE3"/>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39E0"/>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184"/>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2F9E"/>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233"/>
    <w:rsid w:val="00DB67EE"/>
    <w:rsid w:val="00DB682A"/>
    <w:rsid w:val="00DB6AF6"/>
    <w:rsid w:val="00DB6E8A"/>
    <w:rsid w:val="00DB70A3"/>
    <w:rsid w:val="00DB7613"/>
    <w:rsid w:val="00DB79F4"/>
    <w:rsid w:val="00DB7C5D"/>
    <w:rsid w:val="00DB7C8E"/>
    <w:rsid w:val="00DB7F22"/>
    <w:rsid w:val="00DC01E4"/>
    <w:rsid w:val="00DC0499"/>
    <w:rsid w:val="00DC0B1D"/>
    <w:rsid w:val="00DC24F0"/>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2EAA"/>
    <w:rsid w:val="00E433E7"/>
    <w:rsid w:val="00E43470"/>
    <w:rsid w:val="00E43A58"/>
    <w:rsid w:val="00E44B53"/>
    <w:rsid w:val="00E45232"/>
    <w:rsid w:val="00E45316"/>
    <w:rsid w:val="00E4597E"/>
    <w:rsid w:val="00E46004"/>
    <w:rsid w:val="00E47053"/>
    <w:rsid w:val="00E47B35"/>
    <w:rsid w:val="00E506F4"/>
    <w:rsid w:val="00E512CD"/>
    <w:rsid w:val="00E51F04"/>
    <w:rsid w:val="00E5243C"/>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44D"/>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16E"/>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6952"/>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9D2"/>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19E"/>
    <w:rsid w:val="00F80A60"/>
    <w:rsid w:val="00F81CF3"/>
    <w:rsid w:val="00F83173"/>
    <w:rsid w:val="00F8367E"/>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2A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225"/>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791049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9945501">
      <w:bodyDiv w:val="1"/>
      <w:marLeft w:val="0"/>
      <w:marRight w:val="0"/>
      <w:marTop w:val="0"/>
      <w:marBottom w:val="0"/>
      <w:divBdr>
        <w:top w:val="none" w:sz="0" w:space="0" w:color="auto"/>
        <w:left w:val="none" w:sz="0" w:space="0" w:color="auto"/>
        <w:bottom w:val="none" w:sz="0" w:space="0" w:color="auto"/>
        <w:right w:val="none" w:sz="0" w:space="0" w:color="auto"/>
      </w:divBdr>
    </w:div>
    <w:div w:id="1321811168">
      <w:bodyDiv w:val="1"/>
      <w:marLeft w:val="0"/>
      <w:marRight w:val="0"/>
      <w:marTop w:val="0"/>
      <w:marBottom w:val="0"/>
      <w:divBdr>
        <w:top w:val="none" w:sz="0" w:space="0" w:color="auto"/>
        <w:left w:val="none" w:sz="0" w:space="0" w:color="auto"/>
        <w:bottom w:val="none" w:sz="0" w:space="0" w:color="auto"/>
        <w:right w:val="none" w:sz="0" w:space="0" w:color="auto"/>
      </w:divBdr>
    </w:div>
    <w:div w:id="141400919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E40C9-1E15-46A6-8444-7D196750E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1095</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6</cp:revision>
  <dcterms:created xsi:type="dcterms:W3CDTF">2019-04-02T21:21:00Z</dcterms:created>
  <dcterms:modified xsi:type="dcterms:W3CDTF">2019-04-02T21:27:00Z</dcterms:modified>
</cp:coreProperties>
</file>